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EAD0B0" w14:textId="7777777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THREPLAND</w:t>
      </w:r>
      <w:r>
        <w:rPr>
          <w:rFonts w:ascii="Times New Roman" w:hAnsi="Times New Roman" w:cs="Times New Roman"/>
          <w:sz w:val="24"/>
          <w:szCs w:val="24"/>
        </w:rPr>
        <w:t xml:space="preserve">       (fl.1402)</w:t>
      </w:r>
    </w:p>
    <w:p w14:paraId="7C54DCBB" w14:textId="7777777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A4E83E" w14:textId="6D251C11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97F2BF" w14:textId="77777777" w:rsidR="00C163D7" w:rsidRDefault="00C163D7" w:rsidP="00C163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Dec.1401</w:t>
      </w:r>
      <w:r>
        <w:rPr>
          <w:rFonts w:ascii="Times New Roman" w:hAnsi="Times New Roman" w:cs="Times New Roman"/>
          <w:sz w:val="24"/>
          <w:szCs w:val="24"/>
        </w:rPr>
        <w:tab/>
        <w:t>He and John Waleys(q.v.) were appointed Searchers of ships in Hull and</w:t>
      </w:r>
    </w:p>
    <w:p w14:paraId="5B485690" w14:textId="77777777" w:rsidR="00C163D7" w:rsidRDefault="00C163D7" w:rsidP="00C163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all ports and places from there as far as Grimsby on one side and as far as</w:t>
      </w:r>
    </w:p>
    <w:p w14:paraId="43B2A605" w14:textId="012DAF9A" w:rsidR="00C163D7" w:rsidRDefault="00C163D7" w:rsidP="00C163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Hornsea on the other.   (C.F.R. 1399-1405 p.145)</w:t>
      </w:r>
    </w:p>
    <w:p w14:paraId="776E8B88" w14:textId="7777777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Apr.1402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appointed Searcher of ships in Hull and all ports and places from there </w:t>
      </w:r>
    </w:p>
    <w:p w14:paraId="66EBC7A8" w14:textId="77777777" w:rsidR="009C5C9B" w:rsidRDefault="009C5C9B" w:rsidP="009C5C9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as far as Grimsby on one side and as far as Hornsea on the other.   </w:t>
      </w:r>
    </w:p>
    <w:p w14:paraId="7E575D8E" w14:textId="608B8C18" w:rsidR="009C5C9B" w:rsidRDefault="009C5C9B" w:rsidP="009C5C9B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1399-1405 p.145)</w:t>
      </w:r>
    </w:p>
    <w:p w14:paraId="28B83857" w14:textId="77777777" w:rsidR="00C163D7" w:rsidRDefault="00C163D7" w:rsidP="00C163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Nov.1402</w:t>
      </w:r>
      <w:r>
        <w:rPr>
          <w:rFonts w:ascii="Times New Roman" w:hAnsi="Times New Roman" w:cs="Times New Roman"/>
          <w:sz w:val="24"/>
          <w:szCs w:val="24"/>
        </w:rPr>
        <w:tab/>
        <w:t>He and John Waleys(q.v.) were appointed Searchers of ships in Hull and in all</w:t>
      </w:r>
    </w:p>
    <w:p w14:paraId="3E561E73" w14:textId="77777777" w:rsidR="00C163D7" w:rsidRDefault="00C163D7" w:rsidP="00C163D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ports and places from there as far as Grimsby on one side and Hornsea on the other.   (C.F.R. 1399-1405 p.177)</w:t>
      </w:r>
    </w:p>
    <w:p w14:paraId="648A4CFB" w14:textId="77777777" w:rsidR="00C163D7" w:rsidRDefault="00C163D7" w:rsidP="00C163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AD1581" w14:textId="7777777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1EFF0F" w14:textId="7777777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2BAC67" w14:textId="5A6B8527" w:rsidR="009C5C9B" w:rsidRDefault="009C5C9B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May 2021</w:t>
      </w:r>
    </w:p>
    <w:p w14:paraId="69E00ACC" w14:textId="2D9D03A8" w:rsidR="00C163D7" w:rsidRDefault="00C163D7" w:rsidP="009C5C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2F3EF32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3AFB3" w14:textId="77777777" w:rsidR="005E7FFC" w:rsidRDefault="005E7FFC" w:rsidP="009139A6">
      <w:r>
        <w:separator/>
      </w:r>
    </w:p>
  </w:endnote>
  <w:endnote w:type="continuationSeparator" w:id="0">
    <w:p w14:paraId="6DB8A45E" w14:textId="77777777" w:rsidR="005E7FFC" w:rsidRDefault="005E7F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DD4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865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8FC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11214" w14:textId="77777777" w:rsidR="005E7FFC" w:rsidRDefault="005E7FFC" w:rsidP="009139A6">
      <w:r>
        <w:separator/>
      </w:r>
    </w:p>
  </w:footnote>
  <w:footnote w:type="continuationSeparator" w:id="0">
    <w:p w14:paraId="001C0C77" w14:textId="77777777" w:rsidR="005E7FFC" w:rsidRDefault="005E7F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0E7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23BA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0A9D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C9B"/>
    <w:rsid w:val="000666E0"/>
    <w:rsid w:val="002510B7"/>
    <w:rsid w:val="005C130B"/>
    <w:rsid w:val="005E7FFC"/>
    <w:rsid w:val="00826F5C"/>
    <w:rsid w:val="009139A6"/>
    <w:rsid w:val="009448BB"/>
    <w:rsid w:val="009C5C9B"/>
    <w:rsid w:val="00A3176C"/>
    <w:rsid w:val="00AE65F8"/>
    <w:rsid w:val="00BA00AB"/>
    <w:rsid w:val="00C163D7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E532A"/>
  <w15:chartTrackingRefBased/>
  <w15:docId w15:val="{EE901B5A-6325-4075-9D14-35FA6977E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99</Words>
  <Characters>566</Characters>
  <Application>Microsoft Office Word</Application>
  <DocSecurity>0</DocSecurity>
  <Lines>4</Lines>
  <Paragraphs>1</Paragraphs>
  <ScaleCrop>false</ScaleCrop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2021-05-16T18:55:00Z</dcterms:created>
  <dcterms:modified xsi:type="dcterms:W3CDTF">2022-03-30T08:48:00Z</dcterms:modified>
</cp:coreProperties>
</file>